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22512" w14:textId="77777777" w:rsidR="003F4CCF" w:rsidRDefault="003F4CCF" w:rsidP="003F4CCF">
      <w:pPr>
        <w:rPr>
          <w:sz w:val="24"/>
        </w:rPr>
      </w:pPr>
    </w:p>
    <w:p w14:paraId="2134DD29" w14:textId="4D10709B" w:rsidR="001B03EC" w:rsidRDefault="00D27559" w:rsidP="001B03EC">
      <w:pPr>
        <w:spacing w:line="36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Załącznik </w:t>
      </w:r>
      <w:r w:rsidR="00BC2CF4">
        <w:rPr>
          <w:rFonts w:ascii="Arial" w:hAnsi="Arial"/>
        </w:rPr>
        <w:t xml:space="preserve">nr </w:t>
      </w:r>
      <w:r w:rsidR="00A713AE">
        <w:rPr>
          <w:rFonts w:ascii="Arial" w:hAnsi="Arial"/>
        </w:rPr>
        <w:t>4b</w:t>
      </w:r>
      <w:r w:rsidR="001B03EC" w:rsidRPr="00273BBB">
        <w:rPr>
          <w:rFonts w:ascii="Arial" w:hAnsi="Arial"/>
        </w:rPr>
        <w:t xml:space="preserve"> </w:t>
      </w:r>
    </w:p>
    <w:p w14:paraId="04153B86" w14:textId="77777777" w:rsidR="001B03EC" w:rsidRPr="00273BBB" w:rsidRDefault="001B03EC" w:rsidP="001B03EC">
      <w:pPr>
        <w:spacing w:line="360" w:lineRule="auto"/>
        <w:jc w:val="right"/>
        <w:rPr>
          <w:rFonts w:ascii="Arial" w:hAnsi="Arial"/>
        </w:rPr>
      </w:pPr>
      <w:r w:rsidRPr="00273BBB">
        <w:rPr>
          <w:rFonts w:ascii="Arial" w:hAnsi="Arial"/>
        </w:rPr>
        <w:t xml:space="preserve">do umowy nr </w:t>
      </w:r>
      <w:r>
        <w:rPr>
          <w:rFonts w:ascii="Arial" w:hAnsi="Arial"/>
        </w:rPr>
        <w:t>________________________________</w:t>
      </w:r>
      <w:r w:rsidRPr="00273BBB">
        <w:rPr>
          <w:rFonts w:ascii="Arial" w:hAnsi="Arial"/>
        </w:rPr>
        <w:t xml:space="preserve">                                                       </w:t>
      </w:r>
    </w:p>
    <w:p w14:paraId="3D993E0D" w14:textId="77777777" w:rsidR="001B03EC" w:rsidRDefault="001B03EC" w:rsidP="001B03EC">
      <w:pPr>
        <w:spacing w:line="360" w:lineRule="auto"/>
        <w:jc w:val="center"/>
        <w:rPr>
          <w:rFonts w:ascii="Arial" w:hAnsi="Arial"/>
          <w:b/>
          <w:u w:val="single"/>
        </w:rPr>
      </w:pPr>
    </w:p>
    <w:p w14:paraId="3AEE3F4E" w14:textId="77777777" w:rsidR="001B03EC" w:rsidRDefault="001B03EC" w:rsidP="001B03EC">
      <w:pPr>
        <w:spacing w:line="360" w:lineRule="auto"/>
        <w:jc w:val="center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P R O T O K Ó Ł</w:t>
      </w:r>
    </w:p>
    <w:p w14:paraId="60FF7138" w14:textId="77777777" w:rsidR="001B03EC" w:rsidRDefault="001B03EC" w:rsidP="001B03EC">
      <w:pPr>
        <w:spacing w:line="360" w:lineRule="auto"/>
        <w:rPr>
          <w:rFonts w:ascii="Arial" w:hAnsi="Arial"/>
        </w:rPr>
      </w:pPr>
      <w:r w:rsidRPr="008822AE">
        <w:rPr>
          <w:rFonts w:ascii="Arial" w:hAnsi="Arial"/>
          <w:b/>
        </w:rPr>
        <w:t>Z pr</w:t>
      </w:r>
      <w:r>
        <w:rPr>
          <w:rFonts w:ascii="Arial" w:hAnsi="Arial"/>
          <w:b/>
        </w:rPr>
        <w:t>zeglądu pogwarancyjnego (ostatecznego)</w:t>
      </w:r>
      <w:r w:rsidRPr="008822AE">
        <w:rPr>
          <w:rFonts w:ascii="Arial" w:hAnsi="Arial"/>
          <w:b/>
        </w:rPr>
        <w:t xml:space="preserve">  obiektu</w:t>
      </w:r>
      <w:r>
        <w:rPr>
          <w:rFonts w:ascii="Arial" w:hAnsi="Arial"/>
          <w:b/>
        </w:rPr>
        <w:t xml:space="preserve"> </w:t>
      </w:r>
      <w:r w:rsidRPr="008822AE">
        <w:rPr>
          <w:rFonts w:ascii="Arial" w:hAnsi="Arial"/>
          <w:b/>
        </w:rPr>
        <w:t xml:space="preserve"> sporządzony w dniu :</w:t>
      </w:r>
      <w:r>
        <w:rPr>
          <w:rFonts w:ascii="Arial" w:hAnsi="Arial"/>
        </w:rPr>
        <w:t xml:space="preserve"> .........................................................  w   ..........................................................................................</w:t>
      </w:r>
    </w:p>
    <w:p w14:paraId="42A76209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Zadanie zrealizowane zgodnie ze zleceniem/umową Nr .......................................... .............................  z dnia ..............................................</w:t>
      </w:r>
    </w:p>
    <w:p w14:paraId="2A68D44E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  <w:b/>
        </w:rPr>
        <w:t xml:space="preserve">Komisja w składzie </w:t>
      </w:r>
      <w:r>
        <w:rPr>
          <w:rFonts w:ascii="Arial" w:hAnsi="Arial"/>
        </w:rPr>
        <w:t xml:space="preserve"> </w:t>
      </w:r>
    </w:p>
    <w:p w14:paraId="12A5706E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Przedstawiciele Zamawiającego :</w:t>
      </w:r>
    </w:p>
    <w:p w14:paraId="6FD6F95C" w14:textId="77777777" w:rsidR="001B03EC" w:rsidRDefault="001B03EC" w:rsidP="001B03EC">
      <w:pPr>
        <w:spacing w:line="360" w:lineRule="auto"/>
        <w:ind w:left="60"/>
        <w:rPr>
          <w:rFonts w:ascii="Arial" w:hAnsi="Arial"/>
        </w:rPr>
      </w:pPr>
      <w:r>
        <w:rPr>
          <w:rFonts w:ascii="Arial" w:hAnsi="Arial"/>
        </w:rPr>
        <w:t xml:space="preserve">  ………………………………………………………………………….</w:t>
      </w:r>
    </w:p>
    <w:p w14:paraId="2529309D" w14:textId="77777777" w:rsidR="001B03EC" w:rsidRDefault="001B03EC" w:rsidP="001B03EC">
      <w:pPr>
        <w:spacing w:line="360" w:lineRule="auto"/>
        <w:ind w:left="60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…………………………………………………………………………….</w:t>
      </w:r>
    </w:p>
    <w:p w14:paraId="383AC9FB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Przedstawiciele Wykonawcy: </w:t>
      </w:r>
    </w:p>
    <w:p w14:paraId="42637EF2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  ..............................................................................................................................................</w:t>
      </w:r>
    </w:p>
    <w:p w14:paraId="7E09DECE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  ............................................................................................................................................</w:t>
      </w:r>
    </w:p>
    <w:p w14:paraId="5BB57D52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Przedstawiciele Podwykonawcy:</w:t>
      </w:r>
    </w:p>
    <w:p w14:paraId="5C958FA0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0B3C8FC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Określenie przedmiotu przeglądu – zadania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Na podstawie dokumentów i przeglądu obiektu – urządzeń , komisja stwierdza :  </w:t>
      </w:r>
    </w:p>
    <w:p w14:paraId="3C325FE9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1.  W okresie gwarancyjnym nie stwierdzono występowania usterek  w obiekcie i urządzeniach.(*)</w:t>
      </w:r>
    </w:p>
    <w:p w14:paraId="73964AED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2. W okresie gwarancyjnym  wystąpiły usterki dające się usunąć, pozwalające na eksploatację </w:t>
      </w:r>
    </w:p>
    <w:p w14:paraId="67C56BC5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    obiektu zgodnie z  jego przeznaczeniem , nie pozwalające na eksploatacje obiektu: (*)</w:t>
      </w:r>
    </w:p>
    <w:p w14:paraId="1BC44035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    Powód odmowy przyjęcia przeglądu pogwarancyjnego: 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2DFEA59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4.Termin usunięcia usterek.....................................................................................................................</w:t>
      </w:r>
    </w:p>
    <w:p w14:paraId="732E41E7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4.1 Termin do ponownego odbioru pogwarancyjnego……………………………………………………….. </w:t>
      </w:r>
    </w:p>
    <w:p w14:paraId="50A3387F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Inne wnioski i zastrzeżenia stron:</w:t>
      </w:r>
    </w:p>
    <w:p w14:paraId="20BB4A76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....................................................................................................................................................</w:t>
      </w:r>
      <w:r>
        <w:rPr>
          <w:rFonts w:ascii="Arial" w:hAnsi="Arial"/>
        </w:rPr>
        <w:lastRenderedPageBreak/>
        <w:t>....................................................................................................................................................</w:t>
      </w:r>
    </w:p>
    <w:p w14:paraId="4C24610A" w14:textId="77777777" w:rsidR="001B03EC" w:rsidRPr="00690958" w:rsidRDefault="001B03EC" w:rsidP="001B03EC">
      <w:pPr>
        <w:spacing w:line="360" w:lineRule="auto"/>
        <w:rPr>
          <w:rFonts w:ascii="Arial" w:hAnsi="Arial"/>
        </w:rPr>
      </w:pPr>
      <w:r w:rsidRPr="00690958">
        <w:rPr>
          <w:rFonts w:ascii="Arial" w:hAnsi="Arial"/>
        </w:rPr>
        <w:t>Na tym  protokół zakończono i podpisano</w:t>
      </w:r>
    </w:p>
    <w:p w14:paraId="2AABA41C" w14:textId="77777777" w:rsidR="001B03EC" w:rsidRPr="00690958" w:rsidRDefault="001B03EC" w:rsidP="001B03EC">
      <w:pPr>
        <w:rPr>
          <w:rFonts w:ascii="Arial" w:hAnsi="Arial"/>
        </w:rPr>
      </w:pPr>
    </w:p>
    <w:p w14:paraId="15C39A18" w14:textId="77777777" w:rsidR="001B03EC" w:rsidRPr="00690958" w:rsidRDefault="001B03EC" w:rsidP="001B03EC">
      <w:pPr>
        <w:rPr>
          <w:rFonts w:ascii="Arial" w:hAnsi="Arial"/>
        </w:rPr>
      </w:pPr>
      <w:r w:rsidRPr="00690958">
        <w:rPr>
          <w:rFonts w:ascii="Arial" w:hAnsi="Arial"/>
        </w:rPr>
        <w:t xml:space="preserve">Członkowie komisji ze strony </w:t>
      </w:r>
      <w:r>
        <w:rPr>
          <w:rFonts w:ascii="Arial" w:hAnsi="Arial"/>
        </w:rPr>
        <w:t>Zamawiającego</w:t>
      </w:r>
      <w:r w:rsidRPr="00690958">
        <w:rPr>
          <w:rFonts w:ascii="Arial" w:hAnsi="Arial"/>
        </w:rPr>
        <w:t xml:space="preserve">    ................................................................</w:t>
      </w:r>
      <w:r>
        <w:rPr>
          <w:rFonts w:ascii="Arial" w:hAnsi="Arial"/>
        </w:rPr>
        <w:t>......</w:t>
      </w:r>
    </w:p>
    <w:p w14:paraId="0BFB4EFB" w14:textId="77777777" w:rsidR="001B03EC" w:rsidRPr="00690958" w:rsidRDefault="001B03EC" w:rsidP="001B03EC">
      <w:pPr>
        <w:rPr>
          <w:rFonts w:ascii="Arial" w:hAnsi="Arial"/>
        </w:rPr>
      </w:pPr>
      <w:r w:rsidRPr="00690958">
        <w:rPr>
          <w:rFonts w:ascii="Arial" w:hAnsi="Arial"/>
        </w:rPr>
        <w:t xml:space="preserve">                                                                     ...............................................................</w:t>
      </w:r>
      <w:r>
        <w:rPr>
          <w:rFonts w:ascii="Arial" w:hAnsi="Arial"/>
        </w:rPr>
        <w:t>......</w:t>
      </w:r>
      <w:r w:rsidRPr="00690958">
        <w:rPr>
          <w:rFonts w:ascii="Arial" w:hAnsi="Arial"/>
        </w:rPr>
        <w:t xml:space="preserve">                                                                     </w:t>
      </w:r>
    </w:p>
    <w:p w14:paraId="4311B8DE" w14:textId="77777777" w:rsidR="001B03EC" w:rsidRPr="00690958" w:rsidRDefault="001B03EC" w:rsidP="001B03EC">
      <w:pPr>
        <w:rPr>
          <w:rFonts w:ascii="Arial" w:hAnsi="Arial"/>
        </w:rPr>
      </w:pPr>
      <w:r w:rsidRPr="00690958">
        <w:rPr>
          <w:rFonts w:ascii="Arial" w:hAnsi="Arial"/>
        </w:rPr>
        <w:t>Członkowie komisji ze strony Wykonawcy      ..............................................................</w:t>
      </w:r>
      <w:r>
        <w:rPr>
          <w:rFonts w:ascii="Arial" w:hAnsi="Arial"/>
        </w:rPr>
        <w:t>.....</w:t>
      </w:r>
    </w:p>
    <w:p w14:paraId="19EDF3A5" w14:textId="77777777" w:rsidR="001B03EC" w:rsidRDefault="001B03EC" w:rsidP="001B03EC">
      <w:pPr>
        <w:rPr>
          <w:rFonts w:ascii="Arial" w:hAnsi="Arial"/>
        </w:rPr>
      </w:pPr>
      <w:r w:rsidRPr="00690958">
        <w:rPr>
          <w:rFonts w:ascii="Arial" w:hAnsi="Arial"/>
        </w:rPr>
        <w:t xml:space="preserve">                                                                         ..............................................................</w:t>
      </w:r>
      <w:r>
        <w:rPr>
          <w:rFonts w:ascii="Arial" w:hAnsi="Arial"/>
        </w:rPr>
        <w:t>.....</w:t>
      </w:r>
    </w:p>
    <w:p w14:paraId="58A8AFFF" w14:textId="77777777" w:rsidR="001B03EC" w:rsidRDefault="001B03EC" w:rsidP="001B03EC">
      <w:pPr>
        <w:rPr>
          <w:rFonts w:ascii="Arial" w:hAnsi="Arial"/>
        </w:rPr>
      </w:pPr>
      <w:r>
        <w:rPr>
          <w:rFonts w:ascii="Arial" w:hAnsi="Arial"/>
        </w:rPr>
        <w:t>Członkowie komisji ze strony Podwykonawcy    ………………………………………………</w:t>
      </w:r>
    </w:p>
    <w:p w14:paraId="5A74A62C" w14:textId="77777777" w:rsidR="001B03EC" w:rsidRDefault="001B03EC" w:rsidP="001B03EC">
      <w:pPr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           ………………………………………………</w:t>
      </w:r>
    </w:p>
    <w:p w14:paraId="4817CC56" w14:textId="77777777" w:rsidR="001B03EC" w:rsidRPr="00690958" w:rsidRDefault="001B03EC" w:rsidP="001B03EC">
      <w:pPr>
        <w:rPr>
          <w:rFonts w:ascii="Arial" w:hAnsi="Arial"/>
        </w:rPr>
      </w:pPr>
      <w:r>
        <w:rPr>
          <w:rFonts w:ascii="Arial" w:hAnsi="Arial"/>
        </w:rPr>
        <w:t>Inspektor Nadzoru …………………………………………………………………………………</w:t>
      </w:r>
    </w:p>
    <w:p w14:paraId="5406DDBA" w14:textId="77777777" w:rsidR="001B03EC" w:rsidRDefault="001B03EC" w:rsidP="001B03EC">
      <w:pPr>
        <w:rPr>
          <w:rFonts w:ascii="Arial" w:hAnsi="Arial"/>
        </w:rPr>
      </w:pPr>
    </w:p>
    <w:p w14:paraId="26750449" w14:textId="77777777" w:rsidR="001B03EC" w:rsidRPr="00C06512" w:rsidRDefault="001B03EC" w:rsidP="001B03EC">
      <w:pPr>
        <w:rPr>
          <w:rFonts w:ascii="Arial" w:hAnsi="Arial"/>
        </w:rPr>
      </w:pPr>
      <w:r>
        <w:rPr>
          <w:rFonts w:ascii="Arial" w:hAnsi="Arial"/>
        </w:rPr>
        <w:t xml:space="preserve">Otrzymują:              </w:t>
      </w:r>
      <w:r>
        <w:t xml:space="preserve">                                                                    </w:t>
      </w:r>
    </w:p>
    <w:p w14:paraId="72322495" w14:textId="77777777" w:rsidR="008B6DB9" w:rsidRDefault="008B6DB9">
      <w:pPr>
        <w:jc w:val="both"/>
        <w:rPr>
          <w:rFonts w:ascii="Arial" w:eastAsia="Arial" w:hAnsi="Arial" w:cs="Arial"/>
          <w:sz w:val="16"/>
          <w:szCs w:val="16"/>
        </w:rPr>
      </w:pPr>
    </w:p>
    <w:p w14:paraId="08B24D96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3B5724DF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92E4D64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05BA8A8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761F8C3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49158D7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709D74B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F953203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9AC67CC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3616B442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00E15D4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768354A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3D13877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C700C3E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192664A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386AEE77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94B0CF0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4F3C5EDA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A0FC136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97423AA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6788EB93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AC256CC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C889544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ED344A4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9FD39D9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2A0ED75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2C2811E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AE006AE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F6D368C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BD29B03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9918932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F492B76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5154814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6C7AE48E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419F0BC1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D92C1CF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221DBBE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7F7F50A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E808BD9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481F08E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7F640A5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D1AB13D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40E4CF2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63AACD4F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A933108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6BCCD7DF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C82694B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20E2FA6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546BF23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61F4E4C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A0B9660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9948F67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34E5AE7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0022CC2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6E7BC3F9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D1A1BD3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DAA325D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55AE2EA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sectPr w:rsidR="00F34CDD" w:rsidSect="00F4608E">
      <w:footerReference w:type="default" r:id="rId8"/>
      <w:pgSz w:w="11906" w:h="16838"/>
      <w:pgMar w:top="993" w:right="1417" w:bottom="1135" w:left="1417" w:header="708" w:footer="26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3706D" w14:textId="77777777" w:rsidR="00E1392F" w:rsidRDefault="00E1392F">
      <w:r>
        <w:separator/>
      </w:r>
    </w:p>
  </w:endnote>
  <w:endnote w:type="continuationSeparator" w:id="0">
    <w:p w14:paraId="3380CF22" w14:textId="77777777" w:rsidR="00E1392F" w:rsidRDefault="00E1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666415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5778F18" w14:textId="77777777" w:rsidR="00564C93" w:rsidRDefault="00564C9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2CF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2CF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B953E0" w14:textId="77777777" w:rsidR="00844CCE" w:rsidRPr="00F4608E" w:rsidRDefault="00844CCE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4B7E1" w14:textId="77777777" w:rsidR="00E1392F" w:rsidRDefault="00E1392F">
      <w:r>
        <w:rPr>
          <w:color w:val="000000"/>
        </w:rPr>
        <w:separator/>
      </w:r>
    </w:p>
  </w:footnote>
  <w:footnote w:type="continuationSeparator" w:id="0">
    <w:p w14:paraId="657EF909" w14:textId="77777777" w:rsidR="00E1392F" w:rsidRDefault="00E13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6380872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2)"/>
      <w:lvlJc w:val="left"/>
      <w:pPr>
        <w:tabs>
          <w:tab w:val="num" w:pos="1146"/>
        </w:tabs>
        <w:ind w:left="1146" w:hanging="72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lowerLetter"/>
      <w:isLgl/>
      <w:lvlText w:val="%3)"/>
      <w:lvlJc w:val="left"/>
      <w:pPr>
        <w:tabs>
          <w:tab w:val="num" w:pos="1572"/>
        </w:tabs>
        <w:ind w:left="1572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1" w15:restartNumberingAfterBreak="0">
    <w:nsid w:val="017473AA"/>
    <w:multiLevelType w:val="hybridMultilevel"/>
    <w:tmpl w:val="2F9E2C0A"/>
    <w:lvl w:ilvl="0" w:tplc="90B05D62">
      <w:start w:val="1"/>
      <w:numFmt w:val="decimal"/>
      <w:lvlText w:val="%1."/>
      <w:lvlJc w:val="left"/>
      <w:pPr>
        <w:ind w:left="107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F1667"/>
    <w:multiLevelType w:val="multilevel"/>
    <w:tmpl w:val="6BF635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4277F57"/>
    <w:multiLevelType w:val="multilevel"/>
    <w:tmpl w:val="04F81CB2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4" w15:restartNumberingAfterBreak="0">
    <w:nsid w:val="05257A60"/>
    <w:multiLevelType w:val="multilevel"/>
    <w:tmpl w:val="31AC06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64D554E"/>
    <w:multiLevelType w:val="multilevel"/>
    <w:tmpl w:val="D01ECECE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6E943A8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7" w15:restartNumberingAfterBreak="0">
    <w:nsid w:val="0A2B38A9"/>
    <w:multiLevelType w:val="singleLevel"/>
    <w:tmpl w:val="CFCA33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 w15:restartNumberingAfterBreak="0">
    <w:nsid w:val="0B851374"/>
    <w:multiLevelType w:val="multilevel"/>
    <w:tmpl w:val="F0C0751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15C14BA8"/>
    <w:multiLevelType w:val="multilevel"/>
    <w:tmpl w:val="4A2A7FB6"/>
    <w:lvl w:ilvl="0">
      <w:start w:val="1"/>
      <w:numFmt w:val="lowerLetter"/>
      <w:lvlText w:val="%1."/>
      <w:lvlJc w:val="left"/>
      <w:pPr>
        <w:ind w:left="851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291" w:hanging="180"/>
      </w:pPr>
    </w:lvl>
    <w:lvl w:ilvl="3">
      <w:start w:val="1"/>
      <w:numFmt w:val="decimal"/>
      <w:lvlText w:val="%4."/>
      <w:lvlJc w:val="left"/>
      <w:pPr>
        <w:ind w:left="3011" w:hanging="360"/>
      </w:pPr>
    </w:lvl>
    <w:lvl w:ilvl="4">
      <w:start w:val="1"/>
      <w:numFmt w:val="lowerLetter"/>
      <w:lvlText w:val="%5."/>
      <w:lvlJc w:val="left"/>
      <w:pPr>
        <w:ind w:left="3731" w:hanging="360"/>
      </w:pPr>
    </w:lvl>
    <w:lvl w:ilvl="5">
      <w:start w:val="1"/>
      <w:numFmt w:val="lowerRoman"/>
      <w:lvlText w:val="%6."/>
      <w:lvlJc w:val="right"/>
      <w:pPr>
        <w:ind w:left="4451" w:hanging="180"/>
      </w:pPr>
    </w:lvl>
    <w:lvl w:ilvl="6">
      <w:start w:val="1"/>
      <w:numFmt w:val="decimal"/>
      <w:lvlText w:val="%7."/>
      <w:lvlJc w:val="left"/>
      <w:pPr>
        <w:ind w:left="5171" w:hanging="360"/>
      </w:pPr>
    </w:lvl>
    <w:lvl w:ilvl="7">
      <w:start w:val="1"/>
      <w:numFmt w:val="lowerLetter"/>
      <w:lvlText w:val="%8."/>
      <w:lvlJc w:val="left"/>
      <w:pPr>
        <w:ind w:left="5891" w:hanging="360"/>
      </w:pPr>
    </w:lvl>
    <w:lvl w:ilvl="8">
      <w:start w:val="1"/>
      <w:numFmt w:val="lowerRoman"/>
      <w:lvlText w:val="%9."/>
      <w:lvlJc w:val="right"/>
      <w:pPr>
        <w:ind w:left="6611" w:hanging="180"/>
      </w:pPr>
    </w:lvl>
  </w:abstractNum>
  <w:abstractNum w:abstractNumId="10" w15:restartNumberingAfterBreak="0">
    <w:nsid w:val="170668A8"/>
    <w:multiLevelType w:val="multilevel"/>
    <w:tmpl w:val="820C778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177170DB"/>
    <w:multiLevelType w:val="multilevel"/>
    <w:tmpl w:val="FB7426BA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BC214C0"/>
    <w:multiLevelType w:val="multilevel"/>
    <w:tmpl w:val="966046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1D1F705D"/>
    <w:multiLevelType w:val="singleLevel"/>
    <w:tmpl w:val="A030C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7215D27"/>
    <w:multiLevelType w:val="multilevel"/>
    <w:tmpl w:val="C8E2389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C079A"/>
    <w:multiLevelType w:val="multilevel"/>
    <w:tmpl w:val="CFF45F92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2D776D33"/>
    <w:multiLevelType w:val="singleLevel"/>
    <w:tmpl w:val="23E46E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 w15:restartNumberingAfterBreak="0">
    <w:nsid w:val="32483118"/>
    <w:multiLevelType w:val="hybridMultilevel"/>
    <w:tmpl w:val="5350AF9A"/>
    <w:lvl w:ilvl="0" w:tplc="67BC21CE">
      <w:start w:val="1"/>
      <w:numFmt w:val="decimal"/>
      <w:lvlText w:val="%1."/>
      <w:lvlJc w:val="left"/>
      <w:pPr>
        <w:ind w:left="780" w:hanging="4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124FEF"/>
    <w:multiLevelType w:val="hybridMultilevel"/>
    <w:tmpl w:val="88C0C534"/>
    <w:lvl w:ilvl="0" w:tplc="21ECCB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8D50158"/>
    <w:multiLevelType w:val="multilevel"/>
    <w:tmpl w:val="9B64D58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3C09598C"/>
    <w:multiLevelType w:val="multilevel"/>
    <w:tmpl w:val="1A5818C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3ED776F0"/>
    <w:multiLevelType w:val="multilevel"/>
    <w:tmpl w:val="534880C6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22" w15:restartNumberingAfterBreak="0">
    <w:nsid w:val="3F5971E6"/>
    <w:multiLevelType w:val="multilevel"/>
    <w:tmpl w:val="8448539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3F805BD0"/>
    <w:multiLevelType w:val="multilevel"/>
    <w:tmpl w:val="010218A8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24" w15:restartNumberingAfterBreak="0">
    <w:nsid w:val="42766B0B"/>
    <w:multiLevelType w:val="multilevel"/>
    <w:tmpl w:val="E3D4B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5" w15:restartNumberingAfterBreak="0">
    <w:nsid w:val="43073183"/>
    <w:multiLevelType w:val="hybridMultilevel"/>
    <w:tmpl w:val="D22A501C"/>
    <w:lvl w:ilvl="0" w:tplc="4AF28E98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26" w15:restartNumberingAfterBreak="0">
    <w:nsid w:val="43B35DF8"/>
    <w:multiLevelType w:val="hybridMultilevel"/>
    <w:tmpl w:val="4B7E8F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C4AFD9E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050BE"/>
    <w:multiLevelType w:val="hybridMultilevel"/>
    <w:tmpl w:val="838CF1D2"/>
    <w:lvl w:ilvl="0" w:tplc="101A02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9423B0"/>
    <w:multiLevelType w:val="hybridMultilevel"/>
    <w:tmpl w:val="B6A6958A"/>
    <w:lvl w:ilvl="0" w:tplc="B7A23556">
      <w:start w:val="3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CE0720"/>
    <w:multiLevelType w:val="multilevel"/>
    <w:tmpl w:val="C818E4F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 w15:restartNumberingAfterBreak="0">
    <w:nsid w:val="4C3379B9"/>
    <w:multiLevelType w:val="multilevel"/>
    <w:tmpl w:val="0B1A596E"/>
    <w:lvl w:ilvl="0">
      <w:start w:val="1"/>
      <w:numFmt w:val="decimal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4C452C5A"/>
    <w:multiLevelType w:val="multilevel"/>
    <w:tmpl w:val="31AC06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2" w15:restartNumberingAfterBreak="0">
    <w:nsid w:val="4CC7312A"/>
    <w:multiLevelType w:val="multilevel"/>
    <w:tmpl w:val="989E5092"/>
    <w:lvl w:ilvl="0">
      <w:start w:val="1"/>
      <w:numFmt w:val="lowerLetter"/>
      <w:lvlText w:val="%1."/>
      <w:lvlJc w:val="left"/>
      <w:pPr>
        <w:ind w:left="851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291" w:hanging="180"/>
      </w:pPr>
    </w:lvl>
    <w:lvl w:ilvl="3">
      <w:start w:val="1"/>
      <w:numFmt w:val="decimal"/>
      <w:lvlText w:val="%4."/>
      <w:lvlJc w:val="left"/>
      <w:pPr>
        <w:ind w:left="3011" w:hanging="360"/>
      </w:pPr>
    </w:lvl>
    <w:lvl w:ilvl="4">
      <w:start w:val="1"/>
      <w:numFmt w:val="lowerLetter"/>
      <w:lvlText w:val="%5."/>
      <w:lvlJc w:val="left"/>
      <w:pPr>
        <w:ind w:left="3731" w:hanging="360"/>
      </w:pPr>
    </w:lvl>
    <w:lvl w:ilvl="5">
      <w:start w:val="1"/>
      <w:numFmt w:val="lowerRoman"/>
      <w:lvlText w:val="%6."/>
      <w:lvlJc w:val="right"/>
      <w:pPr>
        <w:ind w:left="4451" w:hanging="180"/>
      </w:pPr>
    </w:lvl>
    <w:lvl w:ilvl="6">
      <w:start w:val="1"/>
      <w:numFmt w:val="decimal"/>
      <w:lvlText w:val="%7."/>
      <w:lvlJc w:val="left"/>
      <w:pPr>
        <w:ind w:left="5171" w:hanging="360"/>
      </w:pPr>
    </w:lvl>
    <w:lvl w:ilvl="7">
      <w:start w:val="1"/>
      <w:numFmt w:val="lowerLetter"/>
      <w:lvlText w:val="%8."/>
      <w:lvlJc w:val="left"/>
      <w:pPr>
        <w:ind w:left="5891" w:hanging="360"/>
      </w:pPr>
    </w:lvl>
    <w:lvl w:ilvl="8">
      <w:start w:val="1"/>
      <w:numFmt w:val="lowerRoman"/>
      <w:lvlText w:val="%9."/>
      <w:lvlJc w:val="right"/>
      <w:pPr>
        <w:ind w:left="6611" w:hanging="180"/>
      </w:pPr>
    </w:lvl>
  </w:abstractNum>
  <w:abstractNum w:abstractNumId="33" w15:restartNumberingAfterBreak="0">
    <w:nsid w:val="521C3406"/>
    <w:multiLevelType w:val="multilevel"/>
    <w:tmpl w:val="12C215B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 w15:restartNumberingAfterBreak="0">
    <w:nsid w:val="538A1EF2"/>
    <w:multiLevelType w:val="multilevel"/>
    <w:tmpl w:val="E5406196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35" w15:restartNumberingAfterBreak="0">
    <w:nsid w:val="544C2F88"/>
    <w:multiLevelType w:val="hybridMultilevel"/>
    <w:tmpl w:val="6E0E97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BE42A5"/>
    <w:multiLevelType w:val="multilevel"/>
    <w:tmpl w:val="3C2A6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7" w15:restartNumberingAfterBreak="0">
    <w:nsid w:val="55B83335"/>
    <w:multiLevelType w:val="hybridMultilevel"/>
    <w:tmpl w:val="5380EE04"/>
    <w:lvl w:ilvl="0" w:tplc="C060A6F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59C942FC"/>
    <w:multiLevelType w:val="multilevel"/>
    <w:tmpl w:val="10CA8D6E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39" w15:restartNumberingAfterBreak="0">
    <w:nsid w:val="5ADC7C9E"/>
    <w:multiLevelType w:val="multilevel"/>
    <w:tmpl w:val="30823532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40" w15:restartNumberingAfterBreak="0">
    <w:nsid w:val="5D7C1C97"/>
    <w:multiLevelType w:val="multilevel"/>
    <w:tmpl w:val="0B74B43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 w15:restartNumberingAfterBreak="0">
    <w:nsid w:val="613C73B5"/>
    <w:multiLevelType w:val="multilevel"/>
    <w:tmpl w:val="37980D4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2" w15:restartNumberingAfterBreak="0">
    <w:nsid w:val="62BE5249"/>
    <w:multiLevelType w:val="multilevel"/>
    <w:tmpl w:val="E3420DA6"/>
    <w:lvl w:ilvl="0">
      <w:start w:val="1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ED4975"/>
    <w:multiLevelType w:val="multilevel"/>
    <w:tmpl w:val="65886FE2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 w15:restartNumberingAfterBreak="0">
    <w:nsid w:val="64FC6434"/>
    <w:multiLevelType w:val="multilevel"/>
    <w:tmpl w:val="F3386E2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894AB6"/>
    <w:multiLevelType w:val="multilevel"/>
    <w:tmpl w:val="F41A4BD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6" w15:restartNumberingAfterBreak="0">
    <w:nsid w:val="686A699C"/>
    <w:multiLevelType w:val="multilevel"/>
    <w:tmpl w:val="B0C8639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7" w15:restartNumberingAfterBreak="0">
    <w:nsid w:val="689453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6951190A"/>
    <w:multiLevelType w:val="multilevel"/>
    <w:tmpl w:val="ADC6FE4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EF3AAC"/>
    <w:multiLevelType w:val="multilevel"/>
    <w:tmpl w:val="3C5AD882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50" w15:restartNumberingAfterBreak="0">
    <w:nsid w:val="73D572E4"/>
    <w:multiLevelType w:val="multilevel"/>
    <w:tmpl w:val="F000EF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42C0DFC"/>
    <w:multiLevelType w:val="multilevel"/>
    <w:tmpl w:val="24AEB3A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2" w15:restartNumberingAfterBreak="0">
    <w:nsid w:val="74B10595"/>
    <w:multiLevelType w:val="multilevel"/>
    <w:tmpl w:val="D04CA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3" w15:restartNumberingAfterBreak="0">
    <w:nsid w:val="75117090"/>
    <w:multiLevelType w:val="multilevel"/>
    <w:tmpl w:val="7E02755C"/>
    <w:lvl w:ilvl="0">
      <w:start w:val="1"/>
      <w:numFmt w:val="lowerLetter"/>
      <w:lvlText w:val="%1."/>
      <w:lvlJc w:val="left"/>
      <w:pPr>
        <w:ind w:left="851" w:hanging="36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291" w:hanging="180"/>
      </w:pPr>
    </w:lvl>
    <w:lvl w:ilvl="3">
      <w:start w:val="1"/>
      <w:numFmt w:val="decimal"/>
      <w:lvlText w:val="%4."/>
      <w:lvlJc w:val="left"/>
      <w:pPr>
        <w:ind w:left="3011" w:hanging="360"/>
      </w:pPr>
    </w:lvl>
    <w:lvl w:ilvl="4">
      <w:start w:val="1"/>
      <w:numFmt w:val="lowerLetter"/>
      <w:lvlText w:val="%5."/>
      <w:lvlJc w:val="left"/>
      <w:pPr>
        <w:ind w:left="3731" w:hanging="360"/>
      </w:pPr>
    </w:lvl>
    <w:lvl w:ilvl="5">
      <w:start w:val="1"/>
      <w:numFmt w:val="lowerRoman"/>
      <w:lvlText w:val="%6."/>
      <w:lvlJc w:val="right"/>
      <w:pPr>
        <w:ind w:left="4451" w:hanging="180"/>
      </w:pPr>
    </w:lvl>
    <w:lvl w:ilvl="6">
      <w:start w:val="1"/>
      <w:numFmt w:val="decimal"/>
      <w:lvlText w:val="%7."/>
      <w:lvlJc w:val="left"/>
      <w:pPr>
        <w:ind w:left="5171" w:hanging="360"/>
      </w:pPr>
    </w:lvl>
    <w:lvl w:ilvl="7">
      <w:start w:val="1"/>
      <w:numFmt w:val="lowerLetter"/>
      <w:lvlText w:val="%8."/>
      <w:lvlJc w:val="left"/>
      <w:pPr>
        <w:ind w:left="5891" w:hanging="360"/>
      </w:pPr>
    </w:lvl>
    <w:lvl w:ilvl="8">
      <w:start w:val="1"/>
      <w:numFmt w:val="lowerRoman"/>
      <w:lvlText w:val="%9."/>
      <w:lvlJc w:val="right"/>
      <w:pPr>
        <w:ind w:left="6611" w:hanging="180"/>
      </w:pPr>
    </w:lvl>
  </w:abstractNum>
  <w:abstractNum w:abstractNumId="54" w15:restartNumberingAfterBreak="0">
    <w:nsid w:val="76091665"/>
    <w:multiLevelType w:val="multilevel"/>
    <w:tmpl w:val="C7FEF1C0"/>
    <w:lvl w:ilvl="0">
      <w:start w:val="1"/>
      <w:numFmt w:val="decimal"/>
      <w:lvlText w:val="%1)"/>
      <w:lvlJc w:val="left"/>
      <w:pPr>
        <w:ind w:left="927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 w15:restartNumberingAfterBreak="0">
    <w:nsid w:val="7A4C09F3"/>
    <w:multiLevelType w:val="multilevel"/>
    <w:tmpl w:val="D304E16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6" w15:restartNumberingAfterBreak="0">
    <w:nsid w:val="7C8F4C2C"/>
    <w:multiLevelType w:val="multilevel"/>
    <w:tmpl w:val="3EC69E5C"/>
    <w:styleLink w:val="Styl1"/>
    <w:lvl w:ilvl="0">
      <w:start w:val="2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D473AF"/>
    <w:multiLevelType w:val="hybridMultilevel"/>
    <w:tmpl w:val="AE76806C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9" w15:restartNumberingAfterBreak="0">
    <w:nsid w:val="7DDF1D39"/>
    <w:multiLevelType w:val="hybridMultilevel"/>
    <w:tmpl w:val="8C809A00"/>
    <w:lvl w:ilvl="0" w:tplc="405EA75E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5A200422">
      <w:start w:val="2"/>
      <w:numFmt w:val="decimal"/>
      <w:lvlText w:val="%2)"/>
      <w:lvlJc w:val="left"/>
      <w:pPr>
        <w:tabs>
          <w:tab w:val="num" w:pos="2215"/>
        </w:tabs>
        <w:ind w:left="221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783963271">
    <w:abstractNumId w:val="55"/>
  </w:num>
  <w:num w:numId="2" w16cid:durableId="1640453412">
    <w:abstractNumId w:val="43"/>
  </w:num>
  <w:num w:numId="3" w16cid:durableId="974486272">
    <w:abstractNumId w:val="29"/>
  </w:num>
  <w:num w:numId="4" w16cid:durableId="788667753">
    <w:abstractNumId w:val="2"/>
  </w:num>
  <w:num w:numId="5" w16cid:durableId="2102527081">
    <w:abstractNumId w:val="51"/>
  </w:num>
  <w:num w:numId="6" w16cid:durableId="2013945406">
    <w:abstractNumId w:val="41"/>
  </w:num>
  <w:num w:numId="7" w16cid:durableId="1797790531">
    <w:abstractNumId w:val="8"/>
  </w:num>
  <w:num w:numId="8" w16cid:durableId="2075741269">
    <w:abstractNumId w:val="53"/>
  </w:num>
  <w:num w:numId="9" w16cid:durableId="2002269109">
    <w:abstractNumId w:val="45"/>
  </w:num>
  <w:num w:numId="10" w16cid:durableId="597567445">
    <w:abstractNumId w:val="32"/>
  </w:num>
  <w:num w:numId="11" w16cid:durableId="477112500">
    <w:abstractNumId w:val="40"/>
  </w:num>
  <w:num w:numId="12" w16cid:durableId="1032536235">
    <w:abstractNumId w:val="54"/>
  </w:num>
  <w:num w:numId="13" w16cid:durableId="1273781903">
    <w:abstractNumId w:val="22"/>
  </w:num>
  <w:num w:numId="14" w16cid:durableId="134296539">
    <w:abstractNumId w:val="33"/>
  </w:num>
  <w:num w:numId="15" w16cid:durableId="1735817104">
    <w:abstractNumId w:val="9"/>
  </w:num>
  <w:num w:numId="16" w16cid:durableId="1741059051">
    <w:abstractNumId w:val="42"/>
  </w:num>
  <w:num w:numId="17" w16cid:durableId="886143307">
    <w:abstractNumId w:val="12"/>
  </w:num>
  <w:num w:numId="18" w16cid:durableId="1320571441">
    <w:abstractNumId w:val="4"/>
  </w:num>
  <w:num w:numId="19" w16cid:durableId="1179738842">
    <w:abstractNumId w:val="5"/>
  </w:num>
  <w:num w:numId="20" w16cid:durableId="593056690">
    <w:abstractNumId w:val="19"/>
  </w:num>
  <w:num w:numId="21" w16cid:durableId="81611771">
    <w:abstractNumId w:val="34"/>
  </w:num>
  <w:num w:numId="22" w16cid:durableId="754739571">
    <w:abstractNumId w:val="10"/>
  </w:num>
  <w:num w:numId="23" w16cid:durableId="438335629">
    <w:abstractNumId w:val="23"/>
  </w:num>
  <w:num w:numId="24" w16cid:durableId="1840343221">
    <w:abstractNumId w:val="21"/>
  </w:num>
  <w:num w:numId="25" w16cid:durableId="1642345323">
    <w:abstractNumId w:val="49"/>
  </w:num>
  <w:num w:numId="26" w16cid:durableId="101457631">
    <w:abstractNumId w:val="39"/>
  </w:num>
  <w:num w:numId="27" w16cid:durableId="1043167764">
    <w:abstractNumId w:val="48"/>
  </w:num>
  <w:num w:numId="28" w16cid:durableId="234629177">
    <w:abstractNumId w:val="3"/>
  </w:num>
  <w:num w:numId="29" w16cid:durableId="1657294551">
    <w:abstractNumId w:val="38"/>
  </w:num>
  <w:num w:numId="30" w16cid:durableId="973801380">
    <w:abstractNumId w:val="44"/>
  </w:num>
  <w:num w:numId="31" w16cid:durableId="1408264653">
    <w:abstractNumId w:val="46"/>
  </w:num>
  <w:num w:numId="32" w16cid:durableId="1970434527">
    <w:abstractNumId w:val="14"/>
  </w:num>
  <w:num w:numId="33" w16cid:durableId="960066874">
    <w:abstractNumId w:val="20"/>
  </w:num>
  <w:num w:numId="34" w16cid:durableId="74519306">
    <w:abstractNumId w:val="28"/>
  </w:num>
  <w:num w:numId="35" w16cid:durableId="1618491607">
    <w:abstractNumId w:val="15"/>
  </w:num>
  <w:num w:numId="36" w16cid:durableId="932665832">
    <w:abstractNumId w:val="26"/>
  </w:num>
  <w:num w:numId="37" w16cid:durableId="557860043">
    <w:abstractNumId w:val="24"/>
  </w:num>
  <w:num w:numId="38" w16cid:durableId="544560314">
    <w:abstractNumId w:val="36"/>
  </w:num>
  <w:num w:numId="39" w16cid:durableId="380600061">
    <w:abstractNumId w:val="11"/>
  </w:num>
  <w:num w:numId="40" w16cid:durableId="989796694">
    <w:abstractNumId w:val="52"/>
  </w:num>
  <w:num w:numId="41" w16cid:durableId="652873513">
    <w:abstractNumId w:val="31"/>
  </w:num>
  <w:num w:numId="42" w16cid:durableId="1063482869">
    <w:abstractNumId w:val="1"/>
  </w:num>
  <w:num w:numId="43" w16cid:durableId="84301441">
    <w:abstractNumId w:val="0"/>
  </w:num>
  <w:num w:numId="44" w16cid:durableId="1518881511">
    <w:abstractNumId w:val="59"/>
  </w:num>
  <w:num w:numId="45" w16cid:durableId="1051920542">
    <w:abstractNumId w:val="25"/>
  </w:num>
  <w:num w:numId="46" w16cid:durableId="1730809247">
    <w:abstractNumId w:val="58"/>
  </w:num>
  <w:num w:numId="47" w16cid:durableId="1679574395">
    <w:abstractNumId w:val="56"/>
  </w:num>
  <w:num w:numId="48" w16cid:durableId="1147283499">
    <w:abstractNumId w:val="18"/>
  </w:num>
  <w:num w:numId="49" w16cid:durableId="326175642">
    <w:abstractNumId w:val="6"/>
    <w:lvlOverride w:ilvl="0">
      <w:startOverride w:val="1"/>
    </w:lvlOverride>
  </w:num>
  <w:num w:numId="50" w16cid:durableId="501236231">
    <w:abstractNumId w:val="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1" w16cid:durableId="13270575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81395835">
    <w:abstractNumId w:val="57"/>
  </w:num>
  <w:num w:numId="53" w16cid:durableId="177618952">
    <w:abstractNumId w:val="27"/>
  </w:num>
  <w:num w:numId="54" w16cid:durableId="286084745">
    <w:abstractNumId w:val="30"/>
  </w:num>
  <w:num w:numId="55" w16cid:durableId="1459373662">
    <w:abstractNumId w:val="35"/>
  </w:num>
  <w:num w:numId="56" w16cid:durableId="1737781329">
    <w:abstractNumId w:val="13"/>
  </w:num>
  <w:num w:numId="57" w16cid:durableId="942495261">
    <w:abstractNumId w:val="16"/>
  </w:num>
  <w:num w:numId="58" w16cid:durableId="524561238">
    <w:abstractNumId w:val="50"/>
  </w:num>
  <w:num w:numId="59" w16cid:durableId="1639994337">
    <w:abstractNumId w:val="47"/>
  </w:num>
  <w:num w:numId="60" w16cid:durableId="1861973194">
    <w:abstractNumId w:val="7"/>
  </w:num>
  <w:num w:numId="61" w16cid:durableId="596062105">
    <w:abstractNumId w:val="3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FB0"/>
    <w:rsid w:val="000130CB"/>
    <w:rsid w:val="00015A21"/>
    <w:rsid w:val="00016C65"/>
    <w:rsid w:val="0003276E"/>
    <w:rsid w:val="0003401C"/>
    <w:rsid w:val="00051C45"/>
    <w:rsid w:val="00065094"/>
    <w:rsid w:val="00073ABB"/>
    <w:rsid w:val="00080A03"/>
    <w:rsid w:val="00097489"/>
    <w:rsid w:val="000A515D"/>
    <w:rsid w:val="000A543C"/>
    <w:rsid w:val="000B6548"/>
    <w:rsid w:val="000B6FFA"/>
    <w:rsid w:val="000F72CE"/>
    <w:rsid w:val="00102802"/>
    <w:rsid w:val="001108FA"/>
    <w:rsid w:val="0011558E"/>
    <w:rsid w:val="00115C13"/>
    <w:rsid w:val="001160ED"/>
    <w:rsid w:val="00155A9B"/>
    <w:rsid w:val="00160B80"/>
    <w:rsid w:val="00197CA7"/>
    <w:rsid w:val="001A25A6"/>
    <w:rsid w:val="001B03EC"/>
    <w:rsid w:val="001C21B1"/>
    <w:rsid w:val="001D0A5E"/>
    <w:rsid w:val="001E7C87"/>
    <w:rsid w:val="00201790"/>
    <w:rsid w:val="0020318C"/>
    <w:rsid w:val="002075A5"/>
    <w:rsid w:val="0021173B"/>
    <w:rsid w:val="00212268"/>
    <w:rsid w:val="00221A5C"/>
    <w:rsid w:val="00225D50"/>
    <w:rsid w:val="00234262"/>
    <w:rsid w:val="00234D72"/>
    <w:rsid w:val="0024610C"/>
    <w:rsid w:val="00262E47"/>
    <w:rsid w:val="00272030"/>
    <w:rsid w:val="00282C2F"/>
    <w:rsid w:val="002847E3"/>
    <w:rsid w:val="002B23D4"/>
    <w:rsid w:val="002B4EFB"/>
    <w:rsid w:val="002B5273"/>
    <w:rsid w:val="002C7AE7"/>
    <w:rsid w:val="002F332B"/>
    <w:rsid w:val="00302D3F"/>
    <w:rsid w:val="0031057A"/>
    <w:rsid w:val="00326FB8"/>
    <w:rsid w:val="00355807"/>
    <w:rsid w:val="00383C9B"/>
    <w:rsid w:val="003858FA"/>
    <w:rsid w:val="003A49FE"/>
    <w:rsid w:val="003A5939"/>
    <w:rsid w:val="003B5856"/>
    <w:rsid w:val="003C03DD"/>
    <w:rsid w:val="003C0FEA"/>
    <w:rsid w:val="003D519E"/>
    <w:rsid w:val="003E3B86"/>
    <w:rsid w:val="003E792A"/>
    <w:rsid w:val="003F4CCF"/>
    <w:rsid w:val="0040457A"/>
    <w:rsid w:val="00411BA7"/>
    <w:rsid w:val="00435706"/>
    <w:rsid w:val="00445933"/>
    <w:rsid w:val="00462EFF"/>
    <w:rsid w:val="004673D6"/>
    <w:rsid w:val="00471763"/>
    <w:rsid w:val="004B5240"/>
    <w:rsid w:val="004C6CF5"/>
    <w:rsid w:val="005171C8"/>
    <w:rsid w:val="00535C36"/>
    <w:rsid w:val="00537C2A"/>
    <w:rsid w:val="00544444"/>
    <w:rsid w:val="0054533F"/>
    <w:rsid w:val="00556FF9"/>
    <w:rsid w:val="00564565"/>
    <w:rsid w:val="00564C93"/>
    <w:rsid w:val="005729B5"/>
    <w:rsid w:val="00590A63"/>
    <w:rsid w:val="0059575F"/>
    <w:rsid w:val="005B1321"/>
    <w:rsid w:val="005B1986"/>
    <w:rsid w:val="005B489B"/>
    <w:rsid w:val="005C29A0"/>
    <w:rsid w:val="005C5592"/>
    <w:rsid w:val="005C6599"/>
    <w:rsid w:val="005D75DF"/>
    <w:rsid w:val="005E744A"/>
    <w:rsid w:val="006010EA"/>
    <w:rsid w:val="00604949"/>
    <w:rsid w:val="006122BF"/>
    <w:rsid w:val="006156A3"/>
    <w:rsid w:val="006176F0"/>
    <w:rsid w:val="0063003E"/>
    <w:rsid w:val="00630BE3"/>
    <w:rsid w:val="00632731"/>
    <w:rsid w:val="00632B62"/>
    <w:rsid w:val="00662A7B"/>
    <w:rsid w:val="00663BEA"/>
    <w:rsid w:val="00673D34"/>
    <w:rsid w:val="00674683"/>
    <w:rsid w:val="00684645"/>
    <w:rsid w:val="006A3F8A"/>
    <w:rsid w:val="006B0E19"/>
    <w:rsid w:val="006C54B0"/>
    <w:rsid w:val="006C5F5F"/>
    <w:rsid w:val="006D28C8"/>
    <w:rsid w:val="006D7E54"/>
    <w:rsid w:val="006E28C6"/>
    <w:rsid w:val="006E56EA"/>
    <w:rsid w:val="00707F0B"/>
    <w:rsid w:val="00711A8A"/>
    <w:rsid w:val="0071337C"/>
    <w:rsid w:val="00732BD9"/>
    <w:rsid w:val="007471D4"/>
    <w:rsid w:val="00753936"/>
    <w:rsid w:val="00755B6D"/>
    <w:rsid w:val="00764BCD"/>
    <w:rsid w:val="007672BE"/>
    <w:rsid w:val="00780773"/>
    <w:rsid w:val="00782F90"/>
    <w:rsid w:val="007830BC"/>
    <w:rsid w:val="00791176"/>
    <w:rsid w:val="0079550B"/>
    <w:rsid w:val="007C43FC"/>
    <w:rsid w:val="007D199F"/>
    <w:rsid w:val="007D1C5E"/>
    <w:rsid w:val="007D1C9F"/>
    <w:rsid w:val="007D36C2"/>
    <w:rsid w:val="007D7D6D"/>
    <w:rsid w:val="007E119E"/>
    <w:rsid w:val="00800F20"/>
    <w:rsid w:val="00806A38"/>
    <w:rsid w:val="00825CF8"/>
    <w:rsid w:val="008305D7"/>
    <w:rsid w:val="00844CCE"/>
    <w:rsid w:val="00852FB7"/>
    <w:rsid w:val="00860DCA"/>
    <w:rsid w:val="0087236B"/>
    <w:rsid w:val="0087534E"/>
    <w:rsid w:val="00880C26"/>
    <w:rsid w:val="00882690"/>
    <w:rsid w:val="00884EB8"/>
    <w:rsid w:val="00887112"/>
    <w:rsid w:val="00893FB0"/>
    <w:rsid w:val="00896826"/>
    <w:rsid w:val="008A3B2B"/>
    <w:rsid w:val="008B6DB9"/>
    <w:rsid w:val="008C3585"/>
    <w:rsid w:val="008D0614"/>
    <w:rsid w:val="008D234E"/>
    <w:rsid w:val="008E7D74"/>
    <w:rsid w:val="008F0527"/>
    <w:rsid w:val="00922855"/>
    <w:rsid w:val="00935066"/>
    <w:rsid w:val="00942918"/>
    <w:rsid w:val="00957EEA"/>
    <w:rsid w:val="00964869"/>
    <w:rsid w:val="00974BC3"/>
    <w:rsid w:val="00981042"/>
    <w:rsid w:val="00992C24"/>
    <w:rsid w:val="00994B4C"/>
    <w:rsid w:val="0099697A"/>
    <w:rsid w:val="009A0D6B"/>
    <w:rsid w:val="009A4662"/>
    <w:rsid w:val="009F3502"/>
    <w:rsid w:val="00A21DA1"/>
    <w:rsid w:val="00A23CBA"/>
    <w:rsid w:val="00A25C51"/>
    <w:rsid w:val="00A347D7"/>
    <w:rsid w:val="00A44FF7"/>
    <w:rsid w:val="00A615E5"/>
    <w:rsid w:val="00A64FF9"/>
    <w:rsid w:val="00A671C9"/>
    <w:rsid w:val="00A67F8A"/>
    <w:rsid w:val="00A713AE"/>
    <w:rsid w:val="00A74CEA"/>
    <w:rsid w:val="00AA687D"/>
    <w:rsid w:val="00AB6FD2"/>
    <w:rsid w:val="00AE5174"/>
    <w:rsid w:val="00AF12F8"/>
    <w:rsid w:val="00AF3020"/>
    <w:rsid w:val="00AF69FF"/>
    <w:rsid w:val="00B03325"/>
    <w:rsid w:val="00B10958"/>
    <w:rsid w:val="00B27AC9"/>
    <w:rsid w:val="00B43854"/>
    <w:rsid w:val="00B4564B"/>
    <w:rsid w:val="00B60B32"/>
    <w:rsid w:val="00B61B74"/>
    <w:rsid w:val="00B71520"/>
    <w:rsid w:val="00B812A0"/>
    <w:rsid w:val="00B8253F"/>
    <w:rsid w:val="00B826D8"/>
    <w:rsid w:val="00B870A6"/>
    <w:rsid w:val="00B96F01"/>
    <w:rsid w:val="00BA75D0"/>
    <w:rsid w:val="00BC2CF4"/>
    <w:rsid w:val="00BF5C30"/>
    <w:rsid w:val="00C01871"/>
    <w:rsid w:val="00C04CFF"/>
    <w:rsid w:val="00C14C55"/>
    <w:rsid w:val="00C15D65"/>
    <w:rsid w:val="00C27BC0"/>
    <w:rsid w:val="00C42496"/>
    <w:rsid w:val="00C6764B"/>
    <w:rsid w:val="00C7101C"/>
    <w:rsid w:val="00C92C3C"/>
    <w:rsid w:val="00CB141A"/>
    <w:rsid w:val="00CC1EE0"/>
    <w:rsid w:val="00CC47F2"/>
    <w:rsid w:val="00CE04F7"/>
    <w:rsid w:val="00D00BD6"/>
    <w:rsid w:val="00D22FD5"/>
    <w:rsid w:val="00D26AE6"/>
    <w:rsid w:val="00D27559"/>
    <w:rsid w:val="00D42710"/>
    <w:rsid w:val="00D42E3C"/>
    <w:rsid w:val="00D61272"/>
    <w:rsid w:val="00D64984"/>
    <w:rsid w:val="00D712A8"/>
    <w:rsid w:val="00D875AD"/>
    <w:rsid w:val="00DB37F5"/>
    <w:rsid w:val="00DB5C37"/>
    <w:rsid w:val="00DC46AA"/>
    <w:rsid w:val="00DD376F"/>
    <w:rsid w:val="00DD55E8"/>
    <w:rsid w:val="00DE3AA5"/>
    <w:rsid w:val="00E06E76"/>
    <w:rsid w:val="00E1392F"/>
    <w:rsid w:val="00E37B81"/>
    <w:rsid w:val="00E612B9"/>
    <w:rsid w:val="00E81760"/>
    <w:rsid w:val="00EA0296"/>
    <w:rsid w:val="00EA08AA"/>
    <w:rsid w:val="00EA0E4C"/>
    <w:rsid w:val="00EA5603"/>
    <w:rsid w:val="00EB2A52"/>
    <w:rsid w:val="00EC6BE4"/>
    <w:rsid w:val="00ED4694"/>
    <w:rsid w:val="00F0341F"/>
    <w:rsid w:val="00F117DC"/>
    <w:rsid w:val="00F267C2"/>
    <w:rsid w:val="00F32348"/>
    <w:rsid w:val="00F34CDD"/>
    <w:rsid w:val="00F4608E"/>
    <w:rsid w:val="00F61195"/>
    <w:rsid w:val="00F64B7F"/>
    <w:rsid w:val="00F92AA3"/>
    <w:rsid w:val="00FA5FBD"/>
    <w:rsid w:val="00FA642C"/>
    <w:rsid w:val="00FD2ACA"/>
    <w:rsid w:val="00FE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6365D"/>
  <w15:docId w15:val="{35A5A9D3-D43B-4A83-A497-EE8A765B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uppressAutoHyphens/>
      <w:overflowPunct w:val="0"/>
      <w:autoSpaceDE w:val="0"/>
      <w:autoSpaceDN w:val="0"/>
      <w:textAlignment w:val="baseline"/>
    </w:pPr>
    <w:rPr>
      <w:kern w:val="3"/>
      <w:sz w:val="22"/>
      <w:szCs w:val="2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B6DB9"/>
    <w:pPr>
      <w:keepNext/>
      <w:widowControl/>
      <w:suppressAutoHyphens w:val="0"/>
      <w:overflowPunct/>
      <w:autoSpaceDE/>
      <w:autoSpaceDN/>
      <w:spacing w:before="240" w:after="60"/>
      <w:textAlignment w:val="auto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Tekstpodstawowywcity">
    <w:name w:val="Body Text Indent"/>
    <w:basedOn w:val="Normalny"/>
    <w:pPr>
      <w:widowControl/>
      <w:overflowPunct/>
      <w:autoSpaceDE/>
      <w:ind w:left="360" w:hanging="360"/>
      <w:textAlignment w:val="auto"/>
    </w:pPr>
    <w:rPr>
      <w:rFonts w:ascii="Times New Roman" w:hAnsi="Times New Roman"/>
      <w:kern w:val="0"/>
      <w:sz w:val="24"/>
      <w:szCs w:val="24"/>
      <w:lang w:eastAsia="ar-SA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4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4B0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225D5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25D50"/>
    <w:pPr>
      <w:widowControl/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5D5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4271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42710"/>
    <w:rPr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460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608E"/>
    <w:rPr>
      <w:kern w:val="3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460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608E"/>
    <w:rPr>
      <w:kern w:val="3"/>
      <w:sz w:val="22"/>
      <w:szCs w:val="22"/>
    </w:rPr>
  </w:style>
  <w:style w:type="numbering" w:customStyle="1" w:styleId="Styl1">
    <w:name w:val="Styl1"/>
    <w:uiPriority w:val="99"/>
    <w:pPr>
      <w:numPr>
        <w:numId w:val="47"/>
      </w:numPr>
    </w:pPr>
  </w:style>
  <w:style w:type="character" w:customStyle="1" w:styleId="Nagwek2Znak">
    <w:name w:val="Nagłówek 2 Znak"/>
    <w:basedOn w:val="Domylnaczcionkaakapitu"/>
    <w:link w:val="Nagwek2"/>
    <w:semiHidden/>
    <w:rsid w:val="008B6DB9"/>
    <w:rPr>
      <w:rFonts w:ascii="Cambria" w:hAnsi="Cambria"/>
      <w:b/>
      <w:bCs/>
      <w:i/>
      <w:iCs/>
      <w:sz w:val="28"/>
      <w:szCs w:val="28"/>
    </w:rPr>
  </w:style>
  <w:style w:type="paragraph" w:styleId="Tytu">
    <w:name w:val="Title"/>
    <w:basedOn w:val="Normalny"/>
    <w:link w:val="TytuZnak"/>
    <w:qFormat/>
    <w:rsid w:val="008B6DB9"/>
    <w:pPr>
      <w:widowControl/>
      <w:suppressAutoHyphens w:val="0"/>
      <w:overflowPunct/>
      <w:autoSpaceDE/>
      <w:autoSpaceDN/>
      <w:jc w:val="center"/>
      <w:textAlignment w:val="auto"/>
    </w:pPr>
    <w:rPr>
      <w:rFonts w:ascii="Times New Roman" w:hAnsi="Times New Roman"/>
      <w:b/>
      <w:kern w:val="0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8B6DB9"/>
    <w:rPr>
      <w:rFonts w:ascii="Times New Roman" w:hAnsi="Times New Roman"/>
      <w:b/>
      <w:sz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4CD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4CDD"/>
    <w:rPr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lk034471\Desktop\WZ%20Umowa%20wykonawcza%20+%20warunki%20p&#322;atno&#347;ci%20z%20dotacji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BF3BC-5525-4FA3-B099-0B165DC82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 Umowa wykonawcza + warunki płatności z dotacji.dot</Template>
  <TotalTime>3</TotalTime>
  <Pages>2</Pages>
  <Words>522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SA</Company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Kośnik Leszek</dc:creator>
  <cp:lastModifiedBy>Grzybowska Małgorzata</cp:lastModifiedBy>
  <cp:revision>10</cp:revision>
  <cp:lastPrinted>2026-04-24T09:02:00Z</cp:lastPrinted>
  <dcterms:created xsi:type="dcterms:W3CDTF">2017-02-21T06:19:00Z</dcterms:created>
  <dcterms:modified xsi:type="dcterms:W3CDTF">2026-04-24T09:03:00Z</dcterms:modified>
</cp:coreProperties>
</file>